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634cbbb402f889918c43ff3416dd38f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5f869d7d4118f0e315261e6fa8d89bd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4515F-6F96-4660-B802-BEF44B5181BF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